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21E07BB7" w:rsidR="00C44B8B" w:rsidRPr="0052681C" w:rsidRDefault="003C062C" w:rsidP="00CD752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A270B1">
              <w:rPr>
                <w:b/>
                <w:sz w:val="26"/>
                <w:szCs w:val="26"/>
              </w:rPr>
              <w:t>2</w:t>
            </w:r>
            <w:r w:rsidR="00CD7528">
              <w:rPr>
                <w:b/>
                <w:sz w:val="26"/>
                <w:szCs w:val="26"/>
              </w:rPr>
              <w:t>51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3D58A877" w:rsidR="00C44B8B" w:rsidRPr="0052681C" w:rsidRDefault="003C062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3C062C">
              <w:rPr>
                <w:b/>
                <w:sz w:val="26"/>
                <w:szCs w:val="26"/>
                <w:lang w:val="en-US"/>
              </w:rPr>
              <w:t>2298648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>
      <w:bookmarkStart w:id="0" w:name="_GoBack"/>
      <w:bookmarkEnd w:id="0"/>
    </w:p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1E2A713B" w:rsidR="00612811" w:rsidRPr="00162990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D667F4">
        <w:rPr>
          <w:b/>
          <w:sz w:val="26"/>
          <w:szCs w:val="26"/>
        </w:rPr>
        <w:t>арматуры к СИП</w:t>
      </w:r>
      <w:r w:rsidR="00D73E6B">
        <w:rPr>
          <w:b/>
          <w:sz w:val="26"/>
          <w:szCs w:val="26"/>
        </w:rPr>
        <w:t xml:space="preserve"> </w:t>
      </w:r>
      <w:r w:rsidR="00FA14B0">
        <w:rPr>
          <w:b/>
          <w:sz w:val="26"/>
          <w:szCs w:val="26"/>
        </w:rPr>
        <w:t>(</w:t>
      </w:r>
      <w:r w:rsidR="003C062C" w:rsidRPr="00C12BC9">
        <w:rPr>
          <w:b/>
          <w:sz w:val="26"/>
          <w:szCs w:val="26"/>
        </w:rPr>
        <w:t xml:space="preserve">Наконечник изолированный </w:t>
      </w:r>
      <w:r w:rsidR="003C062C" w:rsidRPr="003C062C">
        <w:rPr>
          <w:b/>
          <w:sz w:val="26"/>
          <w:szCs w:val="26"/>
          <w:lang w:val="en-US"/>
        </w:rPr>
        <w:t>CPTA</w:t>
      </w:r>
      <w:r w:rsidR="003C062C" w:rsidRPr="00C12BC9">
        <w:rPr>
          <w:b/>
          <w:sz w:val="26"/>
          <w:szCs w:val="26"/>
        </w:rPr>
        <w:t xml:space="preserve"> </w:t>
      </w:r>
      <w:r w:rsidR="003C062C" w:rsidRPr="003C062C">
        <w:rPr>
          <w:b/>
          <w:sz w:val="26"/>
          <w:szCs w:val="26"/>
          <w:lang w:val="en-US"/>
        </w:rPr>
        <w:t>R</w:t>
      </w:r>
      <w:r w:rsidR="003C062C" w:rsidRPr="00C12BC9">
        <w:rPr>
          <w:b/>
          <w:sz w:val="26"/>
          <w:szCs w:val="26"/>
        </w:rPr>
        <w:t xml:space="preserve"> 70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162990">
        <w:rPr>
          <w:b/>
          <w:sz w:val="26"/>
          <w:szCs w:val="26"/>
          <w:u w:val="single"/>
        </w:rPr>
        <w:t>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044F68B" w14:textId="77777777" w:rsidR="00A270B1" w:rsidRDefault="00A270B1" w:rsidP="00A270B1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68CDE4C3" w14:textId="77777777" w:rsidR="00C12BC9" w:rsidRDefault="00C12BC9" w:rsidP="00C9305C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p w14:paraId="3DCDFCC8" w14:textId="195494A8" w:rsidR="00C12BC9" w:rsidRDefault="00C12BC9" w:rsidP="00A270B1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CD7B331" wp14:editId="5A02478D">
            <wp:extent cx="3695700" cy="1857375"/>
            <wp:effectExtent l="0" t="0" r="0" b="9525"/>
            <wp:docPr id="4" name="Рисунок 4" descr="&amp;Ncy;&amp;acy;&amp;kcy;&amp;ocy;&amp;ncy;&amp;iecy;&amp;chcy;&amp;ncy;&amp;icy;&amp;kcy;&amp;icy; CPTA 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Ncy;&amp;acy;&amp;kcy;&amp;ocy;&amp;ncy;&amp;iecy;&amp;chcy;&amp;ncy;&amp;icy;&amp;kcy;&amp;icy; CPTA 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04C54" w14:textId="080DD938" w:rsidR="00A270B1" w:rsidRDefault="00A270B1" w:rsidP="00A270B1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Используется для соединения СИП с электрооборудованием. Соединение с СИП осуществляется прессованием с использованием шестигранных матриц.</w:t>
      </w:r>
    </w:p>
    <w:p w14:paraId="3F4696EC" w14:textId="77777777" w:rsidR="00A270B1" w:rsidRPr="00610D22" w:rsidRDefault="00A270B1" w:rsidP="00A270B1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690"/>
        <w:gridCol w:w="1537"/>
        <w:gridCol w:w="742"/>
        <w:gridCol w:w="755"/>
        <w:gridCol w:w="755"/>
        <w:gridCol w:w="1093"/>
        <w:gridCol w:w="1049"/>
      </w:tblGrid>
      <w:tr w:rsidR="00A270B1" w:rsidRPr="00C12BC9" w14:paraId="54BBD19B" w14:textId="77777777" w:rsidTr="00A270B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1A06C76D" w14:textId="0490BA45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Align w:val="center"/>
            <w:hideMark/>
          </w:tcPr>
          <w:p w14:paraId="111D6469" w14:textId="77777777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Сечение, мм²</w:t>
            </w:r>
          </w:p>
        </w:tc>
        <w:tc>
          <w:tcPr>
            <w:tcW w:w="0" w:type="auto"/>
            <w:vAlign w:val="center"/>
            <w:hideMark/>
          </w:tcPr>
          <w:p w14:paraId="2FA1D262" w14:textId="77777777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P, мм</w:t>
            </w:r>
          </w:p>
        </w:tc>
        <w:tc>
          <w:tcPr>
            <w:tcW w:w="0" w:type="auto"/>
            <w:vAlign w:val="center"/>
            <w:hideMark/>
          </w:tcPr>
          <w:p w14:paraId="6E10C2F4" w14:textId="77777777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Т, мм</w:t>
            </w:r>
          </w:p>
        </w:tc>
        <w:tc>
          <w:tcPr>
            <w:tcW w:w="0" w:type="auto"/>
            <w:vAlign w:val="center"/>
            <w:hideMark/>
          </w:tcPr>
          <w:p w14:paraId="1414042D" w14:textId="77777777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L, мм</w:t>
            </w:r>
          </w:p>
        </w:tc>
        <w:tc>
          <w:tcPr>
            <w:tcW w:w="0" w:type="auto"/>
            <w:vAlign w:val="center"/>
            <w:hideMark/>
          </w:tcPr>
          <w:p w14:paraId="5EF0FDCD" w14:textId="77777777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Матрица</w:t>
            </w:r>
          </w:p>
        </w:tc>
        <w:tc>
          <w:tcPr>
            <w:tcW w:w="0" w:type="auto"/>
            <w:vAlign w:val="center"/>
            <w:hideMark/>
          </w:tcPr>
          <w:p w14:paraId="5E4577F0" w14:textId="77777777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Масса, г</w:t>
            </w:r>
          </w:p>
        </w:tc>
      </w:tr>
      <w:tr w:rsidR="00A270B1" w:rsidRPr="00C12BC9" w14:paraId="417C49FA" w14:textId="77777777" w:rsidTr="00A270B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44650B0A" w14:textId="58DEAD71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CPTA R 70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73654F67" w14:textId="71B09D04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70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55A907BE" w14:textId="77777777" w:rsidR="00A270B1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0A41B48" w14:textId="3E441A12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t xml:space="preserve">22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2B74C30" w14:textId="6312985D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13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CF2754D" w14:textId="5ECE2C03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95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C8AD6BB" w14:textId="65898306" w:rsidR="00A270B1" w:rsidRPr="00C12BC9" w:rsidRDefault="00A270B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E173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55C808D" w14:textId="5BF239D8" w:rsidR="00A270B1" w:rsidRPr="00C12BC9" w:rsidRDefault="00A270B1" w:rsidP="007A39FE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44</w:t>
            </w:r>
            <w:r w:rsidRPr="00C12BC9">
              <w:rPr>
                <w:sz w:val="24"/>
                <w:szCs w:val="24"/>
              </w:rPr>
              <w:t xml:space="preserve"> </w:t>
            </w:r>
            <w:r w:rsidRPr="00C12BC9">
              <w:rPr>
                <w:sz w:val="24"/>
                <w:szCs w:val="24"/>
              </w:rPr>
              <w:br/>
            </w:r>
          </w:p>
        </w:tc>
      </w:tr>
    </w:tbl>
    <w:p w14:paraId="6CFFAEF7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0253BF13" w14:textId="77777777" w:rsidR="00A61E45" w:rsidRPr="004D4E32" w:rsidRDefault="00A61E45" w:rsidP="00A61E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61D5DCCB" w14:textId="77777777" w:rsidR="00A61E45" w:rsidRDefault="00A61E45" w:rsidP="00A61E45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4844DFC" w14:textId="77777777" w:rsidR="00A61E45" w:rsidRPr="00612811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2B09F27" w14:textId="77777777" w:rsidR="00A61E45" w:rsidRPr="009E2E20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D67682" w14:textId="77777777" w:rsidR="00A61E45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A8D1CD1" w14:textId="77777777" w:rsidR="00A61E45" w:rsidRPr="0026458C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2972B42" w14:textId="77777777" w:rsidR="00A61E45" w:rsidRPr="009E2E20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C6358B1" w14:textId="77777777" w:rsidR="00A61E45" w:rsidRPr="009E2E20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A4E76B6" w14:textId="77777777" w:rsidR="00A61E45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F2CFA0F" w14:textId="77777777" w:rsidR="00A61E45" w:rsidRPr="004C22DB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2B81F867" w14:textId="77777777" w:rsidR="00A61E45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4235113" w14:textId="77777777" w:rsidR="00A61E45" w:rsidRDefault="00A61E45" w:rsidP="00A61E4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9EA0E95" w14:textId="77777777" w:rsidR="00A61E45" w:rsidRPr="009E2E20" w:rsidRDefault="00A61E45" w:rsidP="00A61E4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33E4B50" w14:textId="77777777" w:rsidR="00A61E45" w:rsidRPr="00FB7AEF" w:rsidRDefault="00A61E45" w:rsidP="00A61E45">
      <w:pPr>
        <w:pStyle w:val="ad"/>
        <w:numPr>
          <w:ilvl w:val="1"/>
          <w:numId w:val="14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A623B36" w14:textId="4C89E3E6" w:rsidR="00A270B1" w:rsidRPr="00DE1E02" w:rsidRDefault="00A61E45" w:rsidP="00A270B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="00A270B1">
        <w:rPr>
          <w:sz w:val="24"/>
          <w:szCs w:val="24"/>
        </w:rPr>
        <w:t xml:space="preserve"> </w:t>
      </w:r>
      <w:r w:rsidR="00A270B1"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EE28BE1" w14:textId="77777777" w:rsidR="00A61E45" w:rsidRPr="00DE1E02" w:rsidRDefault="00A61E45" w:rsidP="00A61E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41D0363" w14:textId="77777777" w:rsidR="00A61E45" w:rsidRPr="00DE1E02" w:rsidRDefault="00A61E45" w:rsidP="00A61E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817E633" w14:textId="77777777" w:rsidR="00A61E45" w:rsidRPr="00DE1E02" w:rsidRDefault="00A61E45" w:rsidP="00A61E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7E70852" w14:textId="77777777" w:rsidR="00A61E45" w:rsidRPr="00612811" w:rsidRDefault="00A61E45" w:rsidP="00A61E45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5370ACE" w14:textId="77777777" w:rsidR="00A61E45" w:rsidRDefault="00A61E45" w:rsidP="00A61E45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BA65295" w14:textId="77777777" w:rsidR="00A61E45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6BAFE7C" w14:textId="77777777" w:rsidR="00A61E45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EC1CB83" w14:textId="77777777" w:rsidR="00A61E45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BA95327" w14:textId="77777777" w:rsidR="00A61E45" w:rsidRPr="00DE1E02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59E7F507" w14:textId="77777777" w:rsidR="00A61E45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B0031B" w14:textId="77777777" w:rsidR="00A61E45" w:rsidRPr="004D4E32" w:rsidRDefault="00A61E45" w:rsidP="00A61E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573FC6D" w14:textId="77777777" w:rsidR="00A61E45" w:rsidRPr="00DE1E02" w:rsidRDefault="00A61E45" w:rsidP="00A61E4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A79E5D" w14:textId="77777777" w:rsidR="00A61E45" w:rsidRDefault="00A61E45" w:rsidP="00A61E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733B89" w14:textId="77777777" w:rsidR="00A61E45" w:rsidRPr="004D4E32" w:rsidRDefault="00A61E45" w:rsidP="00A61E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9BFEA63" w14:textId="77777777" w:rsidR="00A61E45" w:rsidRPr="00DE1E02" w:rsidRDefault="00A61E45" w:rsidP="00A61E4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28F95DB" w14:textId="77777777" w:rsidR="00A61E45" w:rsidRPr="00612811" w:rsidRDefault="00A61E45" w:rsidP="00A61E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74CDC0" w14:textId="77777777" w:rsidR="00A61E45" w:rsidRPr="004D4E32" w:rsidRDefault="00A61E45" w:rsidP="00A61E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105F466" w14:textId="77777777" w:rsidR="00A61E45" w:rsidRPr="00530F83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C7DC8FE" w14:textId="77777777" w:rsidR="00A61E45" w:rsidRPr="00A74D8D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0948D3F" w14:textId="77777777" w:rsidR="00A61E45" w:rsidRPr="00A74D8D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FB5C9D" w14:textId="77777777" w:rsidR="00A61E45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F1CCBC1" w14:textId="77777777" w:rsidR="00A61E45" w:rsidRPr="00530F83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EC160FD" w14:textId="77777777" w:rsidR="00A61E45" w:rsidRPr="00530F83" w:rsidRDefault="00A61E45" w:rsidP="00A61E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BB29463" w14:textId="77777777" w:rsidR="00A61E45" w:rsidRPr="00530F83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CF388F0" w14:textId="77777777" w:rsidR="00A61E45" w:rsidRPr="00530F83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5D9130A" w14:textId="77777777" w:rsidR="00A61E45" w:rsidRPr="00530F83" w:rsidRDefault="00A61E45" w:rsidP="00A61E45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3BC34C9" w14:textId="77777777" w:rsidR="00A61E45" w:rsidRPr="00530F83" w:rsidRDefault="00A61E45" w:rsidP="00A61E4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641C7CD" w14:textId="77777777" w:rsidR="00A61E45" w:rsidRPr="00F64478" w:rsidRDefault="00A61E45" w:rsidP="00A61E4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49AF9EF" w14:textId="77777777" w:rsidR="00A61E45" w:rsidRDefault="00A61E45" w:rsidP="00A61E4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8732655" w14:textId="77777777" w:rsidR="00A61E45" w:rsidRPr="00BB6EA4" w:rsidRDefault="00A61E45" w:rsidP="00A61E4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49262EC" w14:textId="77777777" w:rsidR="00A61E45" w:rsidRDefault="00A61E45" w:rsidP="00A61E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EE9BB9E" w14:textId="77777777" w:rsidR="00A61E45" w:rsidRDefault="00A61E45" w:rsidP="00A61E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CF8BF8" w14:textId="77777777" w:rsidR="00A61E45" w:rsidRDefault="00A61E45" w:rsidP="00A61E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0396E68" w14:textId="77777777" w:rsidR="00A61E45" w:rsidRDefault="00A61E45" w:rsidP="00A61E45">
      <w:pPr>
        <w:rPr>
          <w:sz w:val="26"/>
          <w:szCs w:val="26"/>
        </w:rPr>
      </w:pPr>
    </w:p>
    <w:p w14:paraId="064D3FEF" w14:textId="77777777" w:rsidR="00A61E45" w:rsidRDefault="00A61E45" w:rsidP="00A61E45">
      <w:pPr>
        <w:rPr>
          <w:sz w:val="26"/>
          <w:szCs w:val="26"/>
        </w:rPr>
      </w:pPr>
    </w:p>
    <w:p w14:paraId="5C9A777C" w14:textId="77777777" w:rsidR="00A61E45" w:rsidRDefault="00A61E45" w:rsidP="00A61E4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CE6AAB6" w14:textId="77777777" w:rsidR="00A61E45" w:rsidRDefault="00A61E45" w:rsidP="00A61E4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82FD9B7" w14:textId="77777777" w:rsidR="00A61E45" w:rsidRDefault="00A61E45" w:rsidP="00A61E4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EC013E7" w14:textId="77777777" w:rsidR="00A61E45" w:rsidRPr="00612811" w:rsidRDefault="00A61E45" w:rsidP="00A61E4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326931" w14:textId="77777777" w:rsidR="008A5CA5" w:rsidRPr="00A61E45" w:rsidRDefault="008A5CA5" w:rsidP="00A61E45">
      <w:pPr>
        <w:tabs>
          <w:tab w:val="left" w:pos="993"/>
        </w:tabs>
        <w:spacing w:line="276" w:lineRule="auto"/>
        <w:ind w:firstLine="0"/>
        <w:rPr>
          <w:sz w:val="26"/>
          <w:szCs w:val="26"/>
        </w:rPr>
      </w:pPr>
    </w:p>
    <w:sectPr w:rsidR="008A5CA5" w:rsidRPr="00A61E4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CE3EB0" w14:textId="77777777" w:rsidR="007A19BF" w:rsidRDefault="007A19BF">
      <w:r>
        <w:separator/>
      </w:r>
    </w:p>
  </w:endnote>
  <w:endnote w:type="continuationSeparator" w:id="0">
    <w:p w14:paraId="58458FA5" w14:textId="77777777" w:rsidR="007A19BF" w:rsidRDefault="007A1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7D897B" w14:textId="77777777" w:rsidR="007A19BF" w:rsidRDefault="007A19BF">
      <w:r>
        <w:separator/>
      </w:r>
    </w:p>
  </w:footnote>
  <w:footnote w:type="continuationSeparator" w:id="0">
    <w:p w14:paraId="0C6756E0" w14:textId="77777777" w:rsidR="007A19BF" w:rsidRDefault="007A1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5"/>
  </w:num>
  <w:num w:numId="13">
    <w:abstractNumId w:val="8"/>
  </w:num>
  <w:num w:numId="14">
    <w:abstractNumId w:val="6"/>
  </w:num>
  <w:num w:numId="1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5C3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99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95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9BF"/>
    <w:rsid w:val="007A2954"/>
    <w:rsid w:val="007A29DD"/>
    <w:rsid w:val="007A3472"/>
    <w:rsid w:val="007A39FE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C75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0B1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674"/>
    <w:rsid w:val="00A61E45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E3C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AF0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ABB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528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273B1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67F4"/>
    <w:rsid w:val="00D67BCA"/>
    <w:rsid w:val="00D70BD4"/>
    <w:rsid w:val="00D7144D"/>
    <w:rsid w:val="00D71778"/>
    <w:rsid w:val="00D71A29"/>
    <w:rsid w:val="00D728D9"/>
    <w:rsid w:val="00D7328A"/>
    <w:rsid w:val="00D73CA5"/>
    <w:rsid w:val="00D73E6B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9E6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  <w15:docId w15:val="{BBC0230F-0A10-44A3-9125-0A3726E3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2DDA73-5A25-43B9-A756-6B23526F2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F763C7-9083-4389-84A5-7B95293C3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26</TotalTime>
  <Pages>1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15</cp:revision>
  <cp:lastPrinted>2010-09-30T14:29:00Z</cp:lastPrinted>
  <dcterms:created xsi:type="dcterms:W3CDTF">2016-02-24T10:41:00Z</dcterms:created>
  <dcterms:modified xsi:type="dcterms:W3CDTF">2016-02-26T08:47:00Z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